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BB" w:rsidRDefault="00CD17BB" w:rsidP="002F1360">
      <w:pPr>
        <w:jc w:val="center"/>
        <w:rPr>
          <w:noProof/>
          <w:sz w:val="28"/>
        </w:rPr>
      </w:pPr>
      <w:r w:rsidRPr="00FD6FE4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41.25pt;height:43.5pt;visibility:visible">
            <v:imagedata r:id="rId4" o:title=""/>
          </v:shape>
        </w:pict>
      </w:r>
    </w:p>
    <w:p w:rsidR="00CD17BB" w:rsidRDefault="00CD17BB" w:rsidP="002F1360">
      <w:pPr>
        <w:jc w:val="center"/>
        <w:rPr>
          <w:noProof/>
          <w:sz w:val="28"/>
        </w:rPr>
      </w:pPr>
    </w:p>
    <w:p w:rsidR="00CD17BB" w:rsidRPr="002C538D" w:rsidRDefault="00CD17BB" w:rsidP="003D3020">
      <w:pPr>
        <w:pStyle w:val="Subtitle"/>
        <w:rPr>
          <w:b/>
          <w:i w:val="0"/>
          <w:spacing w:val="-24"/>
          <w:sz w:val="32"/>
          <w:szCs w:val="32"/>
        </w:rPr>
      </w:pPr>
      <w:r w:rsidRPr="002C538D">
        <w:rPr>
          <w:i w:val="0"/>
          <w:sz w:val="32"/>
          <w:szCs w:val="32"/>
        </w:rPr>
        <w:t>Ufficio Scolastico regionale della Sicilia</w:t>
      </w:r>
    </w:p>
    <w:p w:rsidR="00CD17BB" w:rsidRPr="002C538D" w:rsidRDefault="00CD17BB" w:rsidP="002F1360">
      <w:pPr>
        <w:pStyle w:val="Title"/>
        <w:rPr>
          <w:b w:val="0"/>
          <w:bCs/>
          <w:i w:val="0"/>
          <w:spacing w:val="-24"/>
          <w:sz w:val="32"/>
          <w:szCs w:val="32"/>
        </w:rPr>
      </w:pPr>
      <w:r w:rsidRPr="002C538D">
        <w:rPr>
          <w:b w:val="0"/>
          <w:bCs/>
          <w:i w:val="0"/>
          <w:spacing w:val="-24"/>
          <w:sz w:val="32"/>
          <w:szCs w:val="32"/>
        </w:rPr>
        <w:t>Ministero dei Beni e delle Attività culturali e del Turismo</w:t>
      </w:r>
    </w:p>
    <w:p w:rsidR="00CD17BB" w:rsidRPr="002C538D" w:rsidRDefault="00CD17BB" w:rsidP="002F1360">
      <w:pPr>
        <w:pStyle w:val="Subtitle"/>
        <w:rPr>
          <w:i w:val="0"/>
          <w:sz w:val="32"/>
          <w:szCs w:val="32"/>
        </w:rPr>
      </w:pPr>
      <w:r w:rsidRPr="002C538D">
        <w:rPr>
          <w:i w:val="0"/>
          <w:spacing w:val="-24"/>
          <w:sz w:val="32"/>
          <w:szCs w:val="32"/>
        </w:rPr>
        <w:t>Comando Carabinieri Tutela Patrimonio Culturale</w:t>
      </w:r>
      <w:r w:rsidRPr="002C538D">
        <w:rPr>
          <w:i w:val="0"/>
          <w:sz w:val="32"/>
          <w:szCs w:val="32"/>
        </w:rPr>
        <w:t>- Nucleo di Palermo</w:t>
      </w:r>
    </w:p>
    <w:p w:rsidR="00CD17BB" w:rsidRPr="002C538D" w:rsidRDefault="00CD17BB">
      <w:pPr>
        <w:rPr>
          <w:sz w:val="16"/>
        </w:rPr>
      </w:pPr>
    </w:p>
    <w:tbl>
      <w:tblPr>
        <w:tblW w:w="11684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34"/>
        <w:gridCol w:w="1673"/>
        <w:gridCol w:w="2608"/>
        <w:gridCol w:w="3444"/>
        <w:gridCol w:w="2725"/>
      </w:tblGrid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3D3020" w:rsidRDefault="00CD17BB" w:rsidP="0061334D">
            <w:pPr>
              <w:jc w:val="center"/>
              <w:rPr>
                <w:sz w:val="20"/>
              </w:rPr>
            </w:pP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  <w:r w:rsidRPr="003D3020">
              <w:rPr>
                <w:sz w:val="20"/>
              </w:rPr>
              <w:t>DATA</w:t>
            </w:r>
          </w:p>
        </w:tc>
        <w:tc>
          <w:tcPr>
            <w:tcW w:w="1673" w:type="dxa"/>
          </w:tcPr>
          <w:p w:rsidR="00CD17BB" w:rsidRPr="003D3020" w:rsidRDefault="00CD17BB" w:rsidP="0061334D">
            <w:pPr>
              <w:jc w:val="center"/>
              <w:rPr>
                <w:sz w:val="20"/>
              </w:rPr>
            </w:pP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  <w:r w:rsidRPr="003D3020">
              <w:rPr>
                <w:sz w:val="20"/>
              </w:rPr>
              <w:t>SEDE</w:t>
            </w: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</w:p>
        </w:tc>
        <w:tc>
          <w:tcPr>
            <w:tcW w:w="2608" w:type="dxa"/>
          </w:tcPr>
          <w:p w:rsidR="00CD17BB" w:rsidRPr="003D3020" w:rsidRDefault="00CD17BB" w:rsidP="0061334D">
            <w:pPr>
              <w:jc w:val="center"/>
              <w:rPr>
                <w:sz w:val="20"/>
              </w:rPr>
            </w:pP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  <w:r w:rsidRPr="003D3020">
              <w:rPr>
                <w:sz w:val="20"/>
              </w:rPr>
              <w:t>Indirizzo</w:t>
            </w:r>
          </w:p>
        </w:tc>
        <w:tc>
          <w:tcPr>
            <w:tcW w:w="3444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  <w:r w:rsidRPr="003D3020">
              <w:rPr>
                <w:sz w:val="20"/>
              </w:rPr>
              <w:t>Indirizzo mail</w:t>
            </w:r>
          </w:p>
        </w:tc>
        <w:tc>
          <w:tcPr>
            <w:tcW w:w="2725" w:type="dxa"/>
          </w:tcPr>
          <w:p w:rsidR="00CD17BB" w:rsidRPr="003D3020" w:rsidRDefault="00CD17BB" w:rsidP="0061334D">
            <w:pPr>
              <w:jc w:val="center"/>
              <w:rPr>
                <w:sz w:val="20"/>
              </w:rPr>
            </w:pPr>
          </w:p>
          <w:p w:rsidR="00CD17BB" w:rsidRPr="003D3020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Destinatari</w:t>
            </w: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23/01/2014</w:t>
            </w:r>
          </w:p>
        </w:tc>
        <w:tc>
          <w:tcPr>
            <w:tcW w:w="1673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 xml:space="preserve">Istituto Liceo Artistico “Gagini </w:t>
            </w:r>
          </w:p>
        </w:tc>
        <w:tc>
          <w:tcPr>
            <w:tcW w:w="2608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 xml:space="preserve">Via Pitia, </w:t>
            </w:r>
            <w:smartTag w:uri="urn:schemas-microsoft-com:office:smarttags" w:element="metricconverter">
              <w:smartTagPr>
                <w:attr w:name="ProductID" w:val="46”"/>
              </w:smartTagPr>
              <w:r w:rsidRPr="005E77D9">
                <w:rPr>
                  <w:sz w:val="20"/>
                </w:rPr>
                <w:t>46”</w:t>
              </w:r>
            </w:smartTag>
            <w:r w:rsidRPr="005E77D9">
              <w:rPr>
                <w:sz w:val="20"/>
              </w:rPr>
              <w:t xml:space="preserve"> Siracusa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>
              <w:t>Sris02200c@istruzione.it</w:t>
            </w:r>
          </w:p>
        </w:tc>
        <w:tc>
          <w:tcPr>
            <w:tcW w:w="2725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 di  SIRACUSA</w:t>
            </w: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30/01/2014</w:t>
            </w:r>
          </w:p>
        </w:tc>
        <w:tc>
          <w:tcPr>
            <w:tcW w:w="1673" w:type="dxa"/>
          </w:tcPr>
          <w:p w:rsidR="00CD17BB" w:rsidRDefault="00CD17BB">
            <w:r w:rsidRPr="005E77D9">
              <w:rPr>
                <w:sz w:val="20"/>
              </w:rPr>
              <w:t>IIS “Falzello”</w:t>
            </w:r>
          </w:p>
        </w:tc>
        <w:tc>
          <w:tcPr>
            <w:tcW w:w="2608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De Gasperi, 10 Sciacca (AG)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>
              <w:t>Agis00800p@istruzione.it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AGRIGENTO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06/02/2014</w:t>
            </w:r>
          </w:p>
        </w:tc>
        <w:tc>
          <w:tcPr>
            <w:tcW w:w="1673" w:type="dxa"/>
          </w:tcPr>
          <w:p w:rsidR="00CD17BB" w:rsidRDefault="00CD17BB">
            <w:r w:rsidRPr="005E77D9">
              <w:rPr>
                <w:sz w:val="20"/>
              </w:rPr>
              <w:t>IIS “L. Piccolo”</w:t>
            </w:r>
          </w:p>
        </w:tc>
        <w:tc>
          <w:tcPr>
            <w:tcW w:w="2608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Consolare Antica Capo d’Orlando (ME)</w:t>
            </w: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Default="00CD17BB" w:rsidP="00A062A1">
            <w:r>
              <w:t>Meis028004@istruzione.it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MESSINA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E833CB">
            <w:pPr>
              <w:jc w:val="center"/>
              <w:rPr>
                <w:sz w:val="20"/>
              </w:rPr>
            </w:pPr>
          </w:p>
          <w:p w:rsidR="00CD17BB" w:rsidRPr="005E77D9" w:rsidRDefault="00CD17BB" w:rsidP="00E833CB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12/02/2014</w:t>
            </w:r>
          </w:p>
        </w:tc>
        <w:tc>
          <w:tcPr>
            <w:tcW w:w="1673" w:type="dxa"/>
          </w:tcPr>
          <w:p w:rsidR="00CD17BB" w:rsidRDefault="00CD17BB">
            <w:r w:rsidRPr="005E77D9">
              <w:rPr>
                <w:sz w:val="20"/>
              </w:rPr>
              <w:t>Liceo Artistico Regionale “Assunto”</w:t>
            </w:r>
          </w:p>
        </w:tc>
        <w:tc>
          <w:tcPr>
            <w:tcW w:w="2608" w:type="dxa"/>
          </w:tcPr>
          <w:p w:rsidR="00CD17BB" w:rsidRPr="005E77D9" w:rsidRDefault="00CD17BB" w:rsidP="00E833CB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Maria Mazzarello, 5 San Cataldo (CL)</w:t>
            </w: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>
              <w:t>Istart01@gmail.it</w:t>
            </w:r>
          </w:p>
        </w:tc>
        <w:tc>
          <w:tcPr>
            <w:tcW w:w="2725" w:type="dxa"/>
          </w:tcPr>
          <w:p w:rsidR="00CD17BB" w:rsidRDefault="00CD17BB" w:rsidP="00E83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CALTANISSETTA</w:t>
            </w:r>
          </w:p>
          <w:p w:rsidR="00CD17BB" w:rsidRPr="005E77D9" w:rsidRDefault="00CD17BB" w:rsidP="00E833CB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20/02/2014</w:t>
            </w:r>
          </w:p>
        </w:tc>
        <w:tc>
          <w:tcPr>
            <w:tcW w:w="1673" w:type="dxa"/>
          </w:tcPr>
          <w:p w:rsidR="00CD17BB" w:rsidRDefault="00CD17BB">
            <w:r w:rsidRPr="005E77D9">
              <w:rPr>
                <w:sz w:val="20"/>
              </w:rPr>
              <w:t>Liceo Artistico “Lazzaro”</w:t>
            </w:r>
          </w:p>
        </w:tc>
        <w:tc>
          <w:tcPr>
            <w:tcW w:w="2608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Generale Ameglio, 15 Catania</w:t>
            </w: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7E72B7" w:rsidRDefault="00CD17BB" w:rsidP="00A062A1">
            <w:pPr>
              <w:rPr>
                <w:sz w:val="20"/>
              </w:rPr>
            </w:pPr>
            <w:r>
              <w:t>Ctsd02000e@istruzione.it</w:t>
            </w:r>
          </w:p>
        </w:tc>
        <w:tc>
          <w:tcPr>
            <w:tcW w:w="2725" w:type="dxa"/>
          </w:tcPr>
          <w:p w:rsidR="00CD17BB" w:rsidRDefault="00CD17BB" w:rsidP="00D257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CATANIA</w:t>
            </w:r>
          </w:p>
          <w:p w:rsidR="00CD17BB" w:rsidRPr="005E77D9" w:rsidRDefault="00CD17BB" w:rsidP="00D257D3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27/02/2014</w:t>
            </w: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</w:tc>
        <w:tc>
          <w:tcPr>
            <w:tcW w:w="1673" w:type="dxa"/>
          </w:tcPr>
          <w:p w:rsidR="00CD17BB" w:rsidRDefault="00CD17BB">
            <w:r w:rsidRPr="005E77D9">
              <w:rPr>
                <w:sz w:val="20"/>
              </w:rPr>
              <w:t>Liceo Artistico Regionale “L. e M. Cascio”</w:t>
            </w:r>
          </w:p>
        </w:tc>
        <w:tc>
          <w:tcPr>
            <w:tcW w:w="2608" w:type="dxa"/>
          </w:tcPr>
          <w:p w:rsidR="00CD17BB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Vittorio Emanuele, 101</w:t>
            </w: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 xml:space="preserve"> Enna</w:t>
            </w: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>
              <w:t>Istart01@gmail.it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ENNA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12/03/2014</w:t>
            </w:r>
          </w:p>
        </w:tc>
        <w:tc>
          <w:tcPr>
            <w:tcW w:w="1673" w:type="dxa"/>
          </w:tcPr>
          <w:p w:rsidR="00CD17BB" w:rsidRDefault="00CD17BB">
            <w:pPr>
              <w:rPr>
                <w:sz w:val="20"/>
              </w:rPr>
            </w:pPr>
          </w:p>
          <w:p w:rsidR="00CD17BB" w:rsidRDefault="00CD17BB">
            <w:r w:rsidRPr="005E77D9">
              <w:rPr>
                <w:sz w:val="20"/>
              </w:rPr>
              <w:t>IIS “Buonarroti - Ximenes”</w:t>
            </w:r>
          </w:p>
        </w:tc>
        <w:tc>
          <w:tcPr>
            <w:tcW w:w="2608" w:type="dxa"/>
          </w:tcPr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  <w:p w:rsidR="00CD17BB" w:rsidRPr="005E77D9" w:rsidRDefault="00CD17BB" w:rsidP="002C538D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Via del Melograno Trapani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 w:rsidRPr="000F0914">
              <w:rPr>
                <w:rFonts w:ascii="Garamond" w:hAnsi="Garamond"/>
                <w:bCs/>
                <w:iCs/>
              </w:rPr>
              <w:t>tpis023006@istruzione.it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TRAPANI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20/03/2014</w:t>
            </w:r>
          </w:p>
        </w:tc>
        <w:tc>
          <w:tcPr>
            <w:tcW w:w="1673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Default="00CD17BB" w:rsidP="00E66DD9">
            <w:pPr>
              <w:jc w:val="center"/>
              <w:rPr>
                <w:rStyle w:val="bianco1"/>
              </w:rPr>
            </w:pPr>
            <w:r w:rsidRPr="005E77D9">
              <w:rPr>
                <w:sz w:val="20"/>
              </w:rPr>
              <w:t>Archivio di Stat</w:t>
            </w:r>
            <w:r>
              <w:rPr>
                <w:sz w:val="20"/>
              </w:rPr>
              <w:t>o</w:t>
            </w:r>
          </w:p>
          <w:p w:rsidR="00CD17BB" w:rsidRPr="00E66DD9" w:rsidRDefault="00CD17BB" w:rsidP="00E66DD9">
            <w:pPr>
              <w:jc w:val="center"/>
              <w:rPr>
                <w:sz w:val="20"/>
              </w:rPr>
            </w:pPr>
            <w:r w:rsidRPr="00E66DD9">
              <w:rPr>
                <w:rStyle w:val="bianco1"/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608" w:type="dxa"/>
          </w:tcPr>
          <w:p w:rsidR="00CD17BB" w:rsidRPr="00E55EB0" w:rsidRDefault="00CD17BB" w:rsidP="00EC1342">
            <w:pPr>
              <w:jc w:val="center"/>
              <w:rPr>
                <w:sz w:val="16"/>
              </w:rPr>
            </w:pPr>
          </w:p>
          <w:p w:rsidR="00CD17BB" w:rsidRDefault="00CD17BB" w:rsidP="002C53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Via Vittorio Emanuele, 31</w:t>
            </w:r>
            <w:r w:rsidRPr="005E77D9">
              <w:rPr>
                <w:sz w:val="20"/>
              </w:rPr>
              <w:t xml:space="preserve"> Palermo</w:t>
            </w:r>
          </w:p>
          <w:p w:rsidR="00CD17BB" w:rsidRPr="005E77D9" w:rsidRDefault="00CD17BB" w:rsidP="005E77D9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Default="00CD17BB" w:rsidP="00A062A1">
            <w:pPr>
              <w:rPr>
                <w:sz w:val="20"/>
              </w:rPr>
            </w:pPr>
            <w:r>
              <w:rPr>
                <w:sz w:val="20"/>
              </w:rPr>
              <w:t>Istituzione scolastica di riferimento:</w:t>
            </w:r>
          </w:p>
          <w:p w:rsidR="00CD17BB" w:rsidRDefault="00CD17BB" w:rsidP="00A062A1">
            <w:pPr>
              <w:rPr>
                <w:sz w:val="20"/>
              </w:rPr>
            </w:pPr>
            <w:r>
              <w:rPr>
                <w:sz w:val="20"/>
              </w:rPr>
              <w:t>Liceo Artistico Eustachio Catalano, Palermo</w:t>
            </w:r>
          </w:p>
          <w:p w:rsidR="00CD17BB" w:rsidRPr="005E77D9" w:rsidRDefault="00CD17BB" w:rsidP="00A062A1">
            <w:pPr>
              <w:rPr>
                <w:sz w:val="20"/>
              </w:rPr>
            </w:pPr>
            <w:r>
              <w:rPr>
                <w:sz w:val="20"/>
              </w:rPr>
              <w:t>PAILS01000V@ISTRUZIONE.IT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Pr="005E77D9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PALERMO</w:t>
            </w:r>
          </w:p>
        </w:tc>
      </w:tr>
      <w:tr w:rsidR="00CD17BB" w:rsidRPr="005E77D9" w:rsidTr="003D3020">
        <w:trPr>
          <w:trHeight w:val="710"/>
        </w:trPr>
        <w:tc>
          <w:tcPr>
            <w:tcW w:w="1234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25/03/2014</w:t>
            </w:r>
          </w:p>
        </w:tc>
        <w:tc>
          <w:tcPr>
            <w:tcW w:w="1673" w:type="dxa"/>
          </w:tcPr>
          <w:p w:rsidR="00CD17BB" w:rsidRDefault="00CD17BB" w:rsidP="00EC1342">
            <w:pPr>
              <w:jc w:val="center"/>
              <w:rPr>
                <w:sz w:val="20"/>
              </w:rPr>
            </w:pP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  <w:r w:rsidRPr="005E77D9">
              <w:rPr>
                <w:sz w:val="20"/>
              </w:rPr>
              <w:t>IIS “Carducci”</w:t>
            </w:r>
          </w:p>
        </w:tc>
        <w:tc>
          <w:tcPr>
            <w:tcW w:w="2608" w:type="dxa"/>
          </w:tcPr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  <w:p w:rsidR="00CD17BB" w:rsidRDefault="00CD17BB" w:rsidP="002C53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Via Della Resistenza, 90</w:t>
            </w:r>
            <w:r w:rsidRPr="005E77D9">
              <w:rPr>
                <w:sz w:val="20"/>
              </w:rPr>
              <w:t xml:space="preserve"> Comiso (RG)</w:t>
            </w:r>
          </w:p>
          <w:p w:rsidR="00CD17BB" w:rsidRPr="005E77D9" w:rsidRDefault="00CD17BB" w:rsidP="00EC1342">
            <w:pPr>
              <w:jc w:val="center"/>
              <w:rPr>
                <w:sz w:val="20"/>
              </w:rPr>
            </w:pPr>
          </w:p>
        </w:tc>
        <w:tc>
          <w:tcPr>
            <w:tcW w:w="3444" w:type="dxa"/>
          </w:tcPr>
          <w:p w:rsidR="00CD17BB" w:rsidRPr="005E77D9" w:rsidRDefault="00CD17BB" w:rsidP="00A062A1">
            <w:pPr>
              <w:rPr>
                <w:sz w:val="20"/>
              </w:rPr>
            </w:pPr>
            <w:r>
              <w:t>Rgis003008c@istruzione.it</w:t>
            </w:r>
          </w:p>
        </w:tc>
        <w:tc>
          <w:tcPr>
            <w:tcW w:w="2725" w:type="dxa"/>
          </w:tcPr>
          <w:p w:rsidR="00CD17BB" w:rsidRDefault="00CD17BB" w:rsidP="006133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Istituzioni scolastiche Provincia</w:t>
            </w:r>
          </w:p>
          <w:p w:rsidR="00CD17BB" w:rsidRDefault="00CD17BB" w:rsidP="003D30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di RAGUSA</w:t>
            </w:r>
          </w:p>
          <w:p w:rsidR="00CD17BB" w:rsidRPr="005E77D9" w:rsidRDefault="00CD17BB" w:rsidP="0061334D">
            <w:pPr>
              <w:jc w:val="center"/>
              <w:rPr>
                <w:sz w:val="20"/>
              </w:rPr>
            </w:pPr>
          </w:p>
        </w:tc>
      </w:tr>
    </w:tbl>
    <w:p w:rsidR="00CD17BB" w:rsidRPr="005E77D9" w:rsidRDefault="00CD17BB" w:rsidP="007A3CD5">
      <w:pPr>
        <w:jc w:val="center"/>
        <w:rPr>
          <w:sz w:val="20"/>
        </w:rPr>
      </w:pPr>
    </w:p>
    <w:sectPr w:rsidR="00CD17BB" w:rsidRPr="005E77D9" w:rsidSect="007E72B7">
      <w:pgSz w:w="16838" w:h="11906" w:orient="landscape"/>
      <w:pgMar w:top="284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360"/>
    <w:rsid w:val="0008785D"/>
    <w:rsid w:val="000F0914"/>
    <w:rsid w:val="0014085B"/>
    <w:rsid w:val="00182A85"/>
    <w:rsid w:val="00194D04"/>
    <w:rsid w:val="001B1475"/>
    <w:rsid w:val="001E2A3F"/>
    <w:rsid w:val="00242DDA"/>
    <w:rsid w:val="002975EF"/>
    <w:rsid w:val="002C538D"/>
    <w:rsid w:val="002F1360"/>
    <w:rsid w:val="002F46C3"/>
    <w:rsid w:val="003071BF"/>
    <w:rsid w:val="003D3020"/>
    <w:rsid w:val="00407FAC"/>
    <w:rsid w:val="00434142"/>
    <w:rsid w:val="00556E63"/>
    <w:rsid w:val="005B63E3"/>
    <w:rsid w:val="005E77D9"/>
    <w:rsid w:val="00605E79"/>
    <w:rsid w:val="0061334D"/>
    <w:rsid w:val="006343B9"/>
    <w:rsid w:val="0063660E"/>
    <w:rsid w:val="00695A66"/>
    <w:rsid w:val="00782C42"/>
    <w:rsid w:val="00785866"/>
    <w:rsid w:val="007A3CD5"/>
    <w:rsid w:val="007B506C"/>
    <w:rsid w:val="007C1AD2"/>
    <w:rsid w:val="007E72B7"/>
    <w:rsid w:val="00874614"/>
    <w:rsid w:val="00A0382F"/>
    <w:rsid w:val="00A062A1"/>
    <w:rsid w:val="00AA409E"/>
    <w:rsid w:val="00AB3F58"/>
    <w:rsid w:val="00CD17BB"/>
    <w:rsid w:val="00D257D3"/>
    <w:rsid w:val="00D64666"/>
    <w:rsid w:val="00D8098F"/>
    <w:rsid w:val="00D95145"/>
    <w:rsid w:val="00DE62CF"/>
    <w:rsid w:val="00E55EB0"/>
    <w:rsid w:val="00E66DD9"/>
    <w:rsid w:val="00E833CB"/>
    <w:rsid w:val="00EC1342"/>
    <w:rsid w:val="00EF613C"/>
    <w:rsid w:val="00F97987"/>
    <w:rsid w:val="00FA61E5"/>
    <w:rsid w:val="00FC702A"/>
    <w:rsid w:val="00FD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360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F1360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2F1360"/>
    <w:pPr>
      <w:jc w:val="center"/>
    </w:pPr>
    <w:rPr>
      <w:b/>
      <w:i/>
      <w:spacing w:val="20"/>
      <w:sz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2F1360"/>
    <w:rPr>
      <w:rFonts w:ascii="Times New Roman" w:hAnsi="Times New Roman" w:cs="Times New Roman"/>
      <w:b/>
      <w:i/>
      <w:spacing w:val="20"/>
      <w:sz w:val="20"/>
      <w:szCs w:val="20"/>
      <w:lang w:eastAsia="it-IT"/>
    </w:rPr>
  </w:style>
  <w:style w:type="paragraph" w:styleId="Subtitle">
    <w:name w:val="Subtitle"/>
    <w:basedOn w:val="Normal"/>
    <w:link w:val="SubtitleChar"/>
    <w:uiPriority w:val="99"/>
    <w:qFormat/>
    <w:rsid w:val="002F1360"/>
    <w:pPr>
      <w:jc w:val="center"/>
    </w:pPr>
    <w:rPr>
      <w:i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F1360"/>
    <w:rPr>
      <w:rFonts w:ascii="Times New Roman" w:hAnsi="Times New Roman" w:cs="Times New Roman"/>
      <w:i/>
      <w:sz w:val="2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rsid w:val="002F13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1360"/>
    <w:rPr>
      <w:rFonts w:ascii="Tahoma" w:hAnsi="Tahoma" w:cs="Tahoma"/>
      <w:sz w:val="16"/>
      <w:szCs w:val="16"/>
      <w:lang w:eastAsia="it-IT"/>
    </w:rPr>
  </w:style>
  <w:style w:type="character" w:customStyle="1" w:styleId="bianco1">
    <w:name w:val="bianco1"/>
    <w:basedOn w:val="DefaultParagraphFont"/>
    <w:uiPriority w:val="99"/>
    <w:rsid w:val="00E66DD9"/>
    <w:rPr>
      <w:rFonts w:ascii="Georgia" w:hAnsi="Georgia" w:cs="Times New Roman"/>
      <w:color w:val="FFFFFF"/>
      <w:sz w:val="15"/>
      <w:szCs w:val="1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241</Words>
  <Characters>1374</Characters>
  <Application>Microsoft Office Outlook</Application>
  <DocSecurity>0</DocSecurity>
  <Lines>0</Lines>
  <Paragraphs>0</Paragraphs>
  <ScaleCrop>false</ScaleCrop>
  <Company>Arma dei Carabinieri VLK2010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Busciglio Angelo Giovanni (Mar.a.s.ups)</dc:creator>
  <cp:keywords/>
  <dc:description/>
  <cp:lastModifiedBy>M.I.U.R.</cp:lastModifiedBy>
  <cp:revision>10</cp:revision>
  <cp:lastPrinted>2013-12-06T08:15:00Z</cp:lastPrinted>
  <dcterms:created xsi:type="dcterms:W3CDTF">2013-12-06T12:00:00Z</dcterms:created>
  <dcterms:modified xsi:type="dcterms:W3CDTF">2014-01-15T09:57:00Z</dcterms:modified>
</cp:coreProperties>
</file>